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30" w:rsidRPr="00020C48" w:rsidRDefault="00A86430" w:rsidP="00680343">
      <w:pPr>
        <w:jc w:val="center"/>
        <w:rPr>
          <w:b/>
          <w:bCs/>
        </w:rPr>
      </w:pPr>
      <w:r w:rsidRPr="00020C48">
        <w:rPr>
          <w:b/>
          <w:bCs/>
        </w:rPr>
        <w:t xml:space="preserve">Отчет </w:t>
      </w:r>
    </w:p>
    <w:p w:rsidR="00A86430" w:rsidRDefault="00A86430" w:rsidP="00680343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бюджетного учреждения культуры </w:t>
      </w:r>
    </w:p>
    <w:p w:rsidR="00A86430" w:rsidRDefault="00A86430" w:rsidP="00680343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образования «Юкаменский район» </w:t>
      </w:r>
    </w:p>
    <w:p w:rsidR="00A86430" w:rsidRDefault="00A86430" w:rsidP="00680343">
      <w:pPr>
        <w:jc w:val="center"/>
        <w:rPr>
          <w:b/>
          <w:bCs/>
        </w:rPr>
      </w:pPr>
      <w:r w:rsidRPr="00020C48">
        <w:rPr>
          <w:b/>
          <w:bCs/>
        </w:rPr>
        <w:t>«Центр декоративно-прикладного искусства и ремесел»</w:t>
      </w:r>
    </w:p>
    <w:p w:rsidR="00A86430" w:rsidRDefault="00A86430" w:rsidP="00680343">
      <w:pPr>
        <w:jc w:val="center"/>
        <w:rPr>
          <w:b/>
          <w:bCs/>
        </w:rPr>
      </w:pPr>
      <w:r>
        <w:rPr>
          <w:b/>
          <w:bCs/>
        </w:rPr>
        <w:t>за апрель 2013 года.</w:t>
      </w:r>
    </w:p>
    <w:p w:rsidR="00A86430" w:rsidRDefault="00A86430" w:rsidP="00606CBF"/>
    <w:p w:rsidR="00A86430" w:rsidRDefault="00A86430" w:rsidP="00606CBF">
      <w:pPr>
        <w:jc w:val="both"/>
        <w:rPr>
          <w:noProof/>
        </w:rPr>
      </w:pPr>
      <w:r>
        <w:t xml:space="preserve">        Ведется работа с людьми с ограниченными возможностями. 4 апреля прошел </w:t>
      </w:r>
      <w:r>
        <w:rPr>
          <w:lang w:val="en-US"/>
        </w:rPr>
        <w:t>II</w:t>
      </w:r>
      <w:r>
        <w:t xml:space="preserve"> тур интегрированного фестиваля народного творчества людей с ограниченными возможностями в г.Ижевске. </w:t>
      </w:r>
      <w:r>
        <w:rPr>
          <w:noProof/>
        </w:rPr>
        <w:t xml:space="preserve">       </w:t>
      </w:r>
    </w:p>
    <w:p w:rsidR="00A86430" w:rsidRDefault="00A86430" w:rsidP="00606CBF">
      <w:pPr>
        <w:jc w:val="both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.95pt;margin-top:61.35pt;width:154.5pt;height:96.75pt;z-index:-251656192;visibility:visible" wrapcoords="-105 0 -105 21433 21600 21433 21600 0 -105 0">
            <v:imagedata r:id="rId4" o:title=""/>
            <w10:wrap type="through"/>
          </v:shape>
        </w:pict>
      </w:r>
      <w:r>
        <w:rPr>
          <w:noProof/>
        </w:rPr>
        <w:t xml:space="preserve">       По итогам </w:t>
      </w:r>
      <w:r>
        <w:rPr>
          <w:noProof/>
          <w:lang w:val="en-US"/>
        </w:rPr>
        <w:t>I</w:t>
      </w:r>
      <w:r>
        <w:rPr>
          <w:noProof/>
        </w:rPr>
        <w:t xml:space="preserve"> тура (01.12.12) членами жюри были выявлены три победителя – это Сысоева Нина Николаевна (ИЗО), Кутявин Виктор Вениаминович (выивка), Баженов Бронгислав Александрович (художественная обработка бересты). Все три победителя защищали честь района в г. Ижевске. По итогам выставки – выявленны 2 победителя – это Кутявин В.В., Сысоева Н.Н. Наши умельцы в дальнейшем станут участниками следующего тура фестиваля, который пройдет в г.Москве.</w:t>
      </w:r>
    </w:p>
    <w:p w:rsidR="00A86430" w:rsidRDefault="00A86430" w:rsidP="00606CBF">
      <w:pPr>
        <w:jc w:val="both"/>
        <w:rPr>
          <w:noProof/>
        </w:rPr>
      </w:pPr>
      <w:r>
        <w:rPr>
          <w:noProof/>
        </w:rPr>
        <w:t xml:space="preserve">      С 5 апреля начала работать персональная выставка Сысоевой Нины Николаевны. Это художник-самоучка. Она пишет картины о малой родине, родных просторах. В ее коллекции более 20 картин. </w:t>
      </w:r>
    </w:p>
    <w:p w:rsidR="00A86430" w:rsidRDefault="00A86430" w:rsidP="00606CBF">
      <w:pPr>
        <w:jc w:val="both"/>
      </w:pPr>
    </w:p>
    <w:p w:rsidR="00A86430" w:rsidRPr="00606CBF" w:rsidRDefault="00A86430" w:rsidP="00606CBF">
      <w:pPr>
        <w:jc w:val="both"/>
      </w:pPr>
    </w:p>
    <w:p w:rsidR="00A86430" w:rsidRDefault="00A86430" w:rsidP="00606CBF">
      <w:pPr>
        <w:ind w:firstLine="426"/>
        <w:jc w:val="both"/>
      </w:pPr>
      <w:r>
        <w:rPr>
          <w:noProof/>
        </w:rPr>
        <w:pict>
          <v:shape id="Рисунок 2" o:spid="_x0000_s1027" type="#_x0000_t75" style="position:absolute;left:0;text-align:left;margin-left:304.2pt;margin-top:3.7pt;width:169.5pt;height:127.5pt;z-index:251656192;visibility:visible" wrapcoords="-96 0 -96 21473 21600 21473 21600 0 -96 0">
            <v:imagedata r:id="rId5" o:title=""/>
            <w10:wrap type="through"/>
          </v:shape>
        </w:pict>
      </w:r>
      <w:r>
        <w:rPr>
          <w:noProof/>
        </w:rPr>
        <w:pict>
          <v:shape id="Рисунок 3" o:spid="_x0000_s1028" type="#_x0000_t75" style="position:absolute;left:0;text-align:left;margin-left:1.95pt;margin-top:3.2pt;width:169.5pt;height:127.5pt;z-index:251655168;visibility:visible" wrapcoords="-96 0 -96 21473 21600 21473 21600 0 -96 0">
            <v:imagedata r:id="rId6" o:title=""/>
            <w10:wrap type="through"/>
          </v:shape>
        </w:pict>
      </w:r>
      <w:r>
        <w:t>27 апреля 2013 года в столице республики в Удмуртском национальном театре состоялась выставка посвященная дню района «В стороне Юкаменской».</w:t>
      </w:r>
    </w:p>
    <w:p w:rsidR="00A86430" w:rsidRDefault="00A86430" w:rsidP="00606CBF">
      <w:pPr>
        <w:ind w:firstLine="426"/>
        <w:jc w:val="both"/>
      </w:pPr>
      <w:r>
        <w:rPr>
          <w:noProof/>
        </w:rPr>
        <w:pict>
          <v:shape id="Рисунок 4" o:spid="_x0000_s1029" type="#_x0000_t75" style="position:absolute;left:0;text-align:left;margin-left:-178.5pt;margin-top:23pt;width:138.75pt;height:184.5pt;z-index:-251659264;visibility:visible" wrapcoords="-117 0 -117 21512 21600 21512 21600 0 -117 0">
            <v:imagedata r:id="rId7" o:title=""/>
            <w10:wrap type="through"/>
          </v:shape>
        </w:pict>
      </w:r>
      <w:r>
        <w:t>Идея выставки декоративно – прикладного искусства – это связь прошлого и настоящего. Музейные экспонаты и изделия современных мастеров связались между собой современным ткацким станком.</w:t>
      </w:r>
      <w:r w:rsidRPr="000B56EF">
        <w:rPr>
          <w:noProof/>
        </w:rPr>
        <w:t xml:space="preserve"> </w:t>
      </w:r>
      <w:r>
        <w:t xml:space="preserve">Ткацкий станок стал символом этой связи.  </w:t>
      </w:r>
    </w:p>
    <w:p w:rsidR="00A86430" w:rsidRDefault="00A86430" w:rsidP="00606CBF">
      <w:pPr>
        <w:ind w:firstLine="426"/>
        <w:jc w:val="both"/>
      </w:pPr>
      <w:r>
        <w:rPr>
          <w:noProof/>
        </w:rPr>
        <w:pict>
          <v:shape id="Рисунок 5" o:spid="_x0000_s1030" type="#_x0000_t75" style="position:absolute;left:0;text-align:left;margin-left:177.75pt;margin-top:4.55pt;width:141.75pt;height:189pt;z-index:-251658240;visibility:visible" wrapcoords="-114 0 -114 21514 21600 21514 21600 0 -114 0">
            <v:imagedata r:id="rId8" o:title=""/>
            <w10:wrap type="through"/>
          </v:shape>
        </w:pict>
      </w:r>
      <w:r>
        <w:t xml:space="preserve">Были представлены изделия методистов центра ремесел и мастеров – надомников по 13 видам декоративно – прикладного искусства. Это ткачество, гобелен, роспись и резьба по дереву, художественная обработка бересты, вязание, лоскутное шитье, вышивка, столярно – токарное производство, народный костюм, народная игрушка, войлок, кружевоплетение, также тестопластика, картины по бересте и фотоискусство. </w:t>
      </w:r>
    </w:p>
    <w:p w:rsidR="00A86430" w:rsidRDefault="00A86430" w:rsidP="00606CBF">
      <w:pPr>
        <w:ind w:firstLine="426"/>
        <w:jc w:val="both"/>
      </w:pPr>
      <w:r>
        <w:rPr>
          <w:noProof/>
        </w:rPr>
        <w:pict>
          <v:shape id="Рисунок 7" o:spid="_x0000_s1031" type="#_x0000_t75" style="position:absolute;left:0;text-align:left;margin-left:1.95pt;margin-top:-.45pt;width:131.25pt;height:174.75pt;z-index:-251657216;visibility:visible" wrapcoords="-123 0 -123 21507 21600 21507 21600 0 -123 0">
            <v:imagedata r:id="rId9" o:title=""/>
            <w10:wrap type="through"/>
          </v:shape>
        </w:pict>
      </w:r>
      <w:r>
        <w:t>Немало зрителей стали участниками нашей выставки. Многие пробовали ткать на ткацком станке и радовались нашим успехам в возрождении народного декоративно – прикладного искусства.</w:t>
      </w:r>
    </w:p>
    <w:p w:rsidR="00A86430" w:rsidRDefault="00A86430" w:rsidP="00606CBF">
      <w:pPr>
        <w:ind w:firstLine="426"/>
        <w:jc w:val="both"/>
      </w:pPr>
      <w:r>
        <w:t xml:space="preserve">Это мероприятие останется приятным воспоминанием о встрече с ижевскими земляками. </w:t>
      </w:r>
    </w:p>
    <w:p w:rsidR="00A86430" w:rsidRDefault="00A86430" w:rsidP="00606CBF">
      <w:pPr>
        <w:ind w:firstLine="426"/>
      </w:pPr>
      <w:r>
        <w:t xml:space="preserve">   </w:t>
      </w: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  <w:r>
        <w:t>Директор МБУК «ЦДПИ и Р»</w:t>
      </w:r>
    </w:p>
    <w:p w:rsidR="00A86430" w:rsidRDefault="00A86430" w:rsidP="00606CBF">
      <w:pPr>
        <w:ind w:firstLine="426"/>
      </w:pPr>
      <w:r>
        <w:t>Л.В.Бекмансурова</w:t>
      </w: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ind w:firstLine="426"/>
      </w:pPr>
    </w:p>
    <w:p w:rsidR="00A86430" w:rsidRDefault="00A86430" w:rsidP="00606CBF">
      <w:pPr>
        <w:jc w:val="center"/>
      </w:pPr>
    </w:p>
    <w:p w:rsidR="00A86430" w:rsidRDefault="00A86430" w:rsidP="00606CBF">
      <w:pPr>
        <w:jc w:val="center"/>
      </w:pPr>
    </w:p>
    <w:p w:rsidR="00A86430" w:rsidRPr="001968DF" w:rsidRDefault="00A86430" w:rsidP="00606CBF"/>
    <w:p w:rsidR="00A86430" w:rsidRPr="001968DF" w:rsidRDefault="00A86430" w:rsidP="00606CBF"/>
    <w:p w:rsidR="00A86430" w:rsidRPr="001968DF" w:rsidRDefault="00A86430" w:rsidP="00606CBF"/>
    <w:p w:rsidR="00A86430" w:rsidRPr="001968DF" w:rsidRDefault="00A86430" w:rsidP="00606CBF"/>
    <w:p w:rsidR="00A86430" w:rsidRPr="001968DF" w:rsidRDefault="00A86430" w:rsidP="00606CBF"/>
    <w:p w:rsidR="00A86430" w:rsidRPr="001968DF" w:rsidRDefault="00A86430" w:rsidP="00606CBF"/>
    <w:p w:rsidR="00A86430" w:rsidRDefault="00A86430" w:rsidP="00606CBF"/>
    <w:p w:rsidR="00A86430" w:rsidRPr="001968DF" w:rsidRDefault="00A86430" w:rsidP="00606CBF">
      <w:pPr>
        <w:tabs>
          <w:tab w:val="left" w:pos="3630"/>
        </w:tabs>
      </w:pPr>
      <w:r>
        <w:tab/>
      </w:r>
    </w:p>
    <w:p w:rsidR="00A86430" w:rsidRDefault="00A86430"/>
    <w:sectPr w:rsidR="00A86430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343"/>
    <w:rsid w:val="00020C48"/>
    <w:rsid w:val="0003274E"/>
    <w:rsid w:val="000B56EF"/>
    <w:rsid w:val="00154486"/>
    <w:rsid w:val="001968DF"/>
    <w:rsid w:val="002E4F75"/>
    <w:rsid w:val="00606CBF"/>
    <w:rsid w:val="00626155"/>
    <w:rsid w:val="00646C86"/>
    <w:rsid w:val="00680343"/>
    <w:rsid w:val="00712F42"/>
    <w:rsid w:val="009B4A26"/>
    <w:rsid w:val="00A40AE5"/>
    <w:rsid w:val="00A42BAA"/>
    <w:rsid w:val="00A86430"/>
    <w:rsid w:val="00B51D89"/>
    <w:rsid w:val="00C07D74"/>
    <w:rsid w:val="00CA7612"/>
    <w:rsid w:val="00CE0A12"/>
    <w:rsid w:val="00D22076"/>
    <w:rsid w:val="00E7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34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317</Words>
  <Characters>1810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2013-06-04T10:15:00Z</dcterms:created>
  <dcterms:modified xsi:type="dcterms:W3CDTF">2013-06-24T12:44:00Z</dcterms:modified>
</cp:coreProperties>
</file>